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1F0C64" w:rsidRDefault="002E5717" w:rsidP="001F0C64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1F0C64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2A7D7E" w:rsidRPr="001F0C64">
        <w:rPr>
          <w:rFonts w:ascii="Comic Sans MS" w:eastAsia="楷体" w:hAnsi="Comic Sans MS" w:hint="eastAsia"/>
          <w:bCs/>
          <w:sz w:val="18"/>
          <w:szCs w:val="24"/>
        </w:rPr>
        <w:t>5</w:t>
      </w:r>
      <w:r w:rsidR="00101EC3" w:rsidRPr="001F0C64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1F0C64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2A7D7E" w:rsidRPr="001F0C64">
        <w:rPr>
          <w:rFonts w:ascii="Comic Sans MS" w:eastAsia="楷体" w:hAnsi="Comic Sans MS" w:hint="eastAsia"/>
          <w:bCs/>
          <w:sz w:val="18"/>
          <w:szCs w:val="24"/>
        </w:rPr>
        <w:t>1</w:t>
      </w:r>
      <w:r w:rsidR="001F0C64" w:rsidRPr="001F0C64">
        <w:rPr>
          <w:rFonts w:ascii="Comic Sans MS" w:eastAsia="楷体" w:hAnsi="Comic Sans MS" w:hint="eastAsia"/>
          <w:bCs/>
          <w:sz w:val="18"/>
          <w:szCs w:val="24"/>
        </w:rPr>
        <w:t xml:space="preserve"> I was two then.</w:t>
      </w:r>
    </w:p>
    <w:p w:rsidR="002A7D7E" w:rsidRPr="001F0C64" w:rsidRDefault="00612984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一、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>单项选择。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proofErr w:type="gramStart"/>
      <w:r w:rsidRPr="001F0C64">
        <w:rPr>
          <w:rFonts w:ascii="Comic Sans MS" w:eastAsia="楷体" w:hAnsi="Comic Sans MS"/>
          <w:sz w:val="18"/>
          <w:szCs w:val="24"/>
        </w:rPr>
        <w:t>(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1F0C64">
        <w:rPr>
          <w:rFonts w:ascii="Comic Sans MS" w:eastAsia="楷体" w:hAnsi="Comic Sans MS"/>
          <w:sz w:val="18"/>
          <w:szCs w:val="24"/>
        </w:rPr>
        <w:t xml:space="preserve"> ) 1. They _______ young then.</w:t>
      </w:r>
      <w:proofErr w:type="gramEnd"/>
      <w:r w:rsidRPr="001F0C64">
        <w:rPr>
          <w:rFonts w:ascii="Comic Sans MS" w:eastAsia="楷体" w:hAnsi="Comic Sans MS"/>
          <w:sz w:val="18"/>
          <w:szCs w:val="24"/>
        </w:rPr>
        <w:t xml:space="preserve"> </w:t>
      </w:r>
      <w:proofErr w:type="gramStart"/>
      <w:r w:rsidRPr="001F0C64">
        <w:rPr>
          <w:rFonts w:ascii="Comic Sans MS" w:eastAsia="楷体" w:hAnsi="Comic Sans MS"/>
          <w:sz w:val="18"/>
          <w:szCs w:val="24"/>
        </w:rPr>
        <w:t>But now they _______ old.</w:t>
      </w:r>
      <w:proofErr w:type="gramEnd"/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F0C64">
        <w:rPr>
          <w:rFonts w:ascii="Comic Sans MS" w:eastAsia="楷体" w:hAnsi="Comic Sans MS"/>
          <w:sz w:val="18"/>
          <w:szCs w:val="24"/>
        </w:rPr>
        <w:t xml:space="preserve">A. was; is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F0C64">
        <w:rPr>
          <w:rFonts w:ascii="Comic Sans MS" w:eastAsia="楷体" w:hAnsi="Comic Sans MS"/>
          <w:sz w:val="18"/>
          <w:szCs w:val="24"/>
        </w:rPr>
        <w:t xml:space="preserve"> B. were; are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F0C64">
        <w:rPr>
          <w:rFonts w:ascii="Comic Sans MS" w:eastAsia="楷体" w:hAnsi="Comic Sans MS"/>
          <w:sz w:val="18"/>
          <w:szCs w:val="24"/>
        </w:rPr>
        <w:t xml:space="preserve"> C. are; were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>(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1F0C64">
        <w:rPr>
          <w:rFonts w:ascii="Comic Sans MS" w:eastAsia="楷体" w:hAnsi="Comic Sans MS"/>
          <w:sz w:val="18"/>
          <w:szCs w:val="24"/>
        </w:rPr>
        <w:t xml:space="preserve"> ) 2. Who _______ that little girl?</w:t>
      </w:r>
    </w:p>
    <w:p w:rsidR="002A7D7E" w:rsidRPr="001F0C64" w:rsidRDefault="002A7D7E" w:rsidP="001F0C64">
      <w:pPr>
        <w:snapToGrid w:val="0"/>
        <w:spacing w:line="360" w:lineRule="auto"/>
        <w:ind w:firstLineChars="350" w:firstLine="630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 A. am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Pr="001F0C64">
        <w:rPr>
          <w:rFonts w:ascii="Comic Sans MS" w:eastAsia="楷体" w:hAnsi="Comic Sans MS"/>
          <w:sz w:val="18"/>
          <w:szCs w:val="24"/>
        </w:rPr>
        <w:t xml:space="preserve">B. is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F0C64">
        <w:rPr>
          <w:rFonts w:ascii="Comic Sans MS" w:eastAsia="楷体" w:hAnsi="Comic Sans MS"/>
          <w:sz w:val="18"/>
          <w:szCs w:val="24"/>
        </w:rPr>
        <w:t>C. are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proofErr w:type="gramStart"/>
      <w:r w:rsidRPr="001F0C64">
        <w:rPr>
          <w:rFonts w:ascii="Comic Sans MS" w:eastAsia="楷体" w:hAnsi="Comic Sans MS"/>
          <w:sz w:val="18"/>
          <w:szCs w:val="24"/>
        </w:rPr>
        <w:t xml:space="preserve">( 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1F0C64">
        <w:rPr>
          <w:rFonts w:ascii="Comic Sans MS" w:eastAsia="楷体" w:hAnsi="Comic Sans MS"/>
          <w:sz w:val="18"/>
          <w:szCs w:val="24"/>
        </w:rPr>
        <w:t>) 3. Their hair _______ long then.</w:t>
      </w:r>
      <w:proofErr w:type="gramEnd"/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F0C64">
        <w:rPr>
          <w:rFonts w:ascii="Comic Sans MS" w:eastAsia="楷体" w:hAnsi="Comic Sans MS"/>
          <w:sz w:val="18"/>
          <w:szCs w:val="24"/>
        </w:rPr>
        <w:t xml:space="preserve">A. is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1F0C64">
        <w:rPr>
          <w:rFonts w:ascii="Comic Sans MS" w:eastAsia="楷体" w:hAnsi="Comic Sans MS"/>
          <w:sz w:val="18"/>
          <w:szCs w:val="24"/>
        </w:rPr>
        <w:t xml:space="preserve">B. are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1F0C64">
        <w:rPr>
          <w:rFonts w:ascii="Comic Sans MS" w:eastAsia="楷体" w:hAnsi="Comic Sans MS"/>
          <w:sz w:val="18"/>
          <w:szCs w:val="24"/>
        </w:rPr>
        <w:t>C. was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( 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1F0C64">
        <w:rPr>
          <w:rFonts w:ascii="Comic Sans MS" w:eastAsia="楷体" w:hAnsi="Comic Sans MS"/>
          <w:sz w:val="18"/>
          <w:szCs w:val="24"/>
        </w:rPr>
        <w:t>) 4. Two years ago he _______ five, and now he is _______.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F0C64">
        <w:rPr>
          <w:rFonts w:ascii="Comic Sans MS" w:eastAsia="楷体" w:hAnsi="Comic Sans MS"/>
          <w:sz w:val="18"/>
          <w:szCs w:val="24"/>
        </w:rPr>
        <w:t xml:space="preserve">A. was; seven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F0C64">
        <w:rPr>
          <w:rFonts w:ascii="Comic Sans MS" w:eastAsia="楷体" w:hAnsi="Comic Sans MS"/>
          <w:sz w:val="18"/>
          <w:szCs w:val="24"/>
        </w:rPr>
        <w:t xml:space="preserve">B. were; seven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F0C64">
        <w:rPr>
          <w:rFonts w:ascii="Comic Sans MS" w:eastAsia="楷体" w:hAnsi="Comic Sans MS"/>
          <w:sz w:val="18"/>
          <w:szCs w:val="24"/>
        </w:rPr>
        <w:t>C. was; three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>(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1F0C64">
        <w:rPr>
          <w:rFonts w:ascii="Comic Sans MS" w:eastAsia="楷体" w:hAnsi="Comic Sans MS"/>
          <w:sz w:val="18"/>
          <w:szCs w:val="24"/>
        </w:rPr>
        <w:t xml:space="preserve"> ) 5. I was naughty _______. 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F0C64">
        <w:rPr>
          <w:rFonts w:ascii="Comic Sans MS" w:eastAsia="楷体" w:hAnsi="Comic Sans MS"/>
          <w:sz w:val="18"/>
          <w:szCs w:val="24"/>
        </w:rPr>
        <w:t xml:space="preserve">A. also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F0C64">
        <w:rPr>
          <w:rFonts w:ascii="Comic Sans MS" w:eastAsia="楷体" w:hAnsi="Comic Sans MS"/>
          <w:sz w:val="18"/>
          <w:szCs w:val="24"/>
        </w:rPr>
        <w:t xml:space="preserve">B. too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Pr="001F0C64">
        <w:rPr>
          <w:rFonts w:ascii="Comic Sans MS" w:eastAsia="楷体" w:hAnsi="Comic Sans MS"/>
          <w:sz w:val="18"/>
          <w:szCs w:val="24"/>
        </w:rPr>
        <w:t>C. to</w:t>
      </w:r>
    </w:p>
    <w:p w:rsidR="002A7D7E" w:rsidRPr="001F0C64" w:rsidRDefault="001B73E0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二、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>按要求完成下列各题。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 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1. I am fat. ( </w:t>
      </w:r>
      <w:r w:rsidRPr="001F0C64">
        <w:rPr>
          <w:rFonts w:ascii="Comic Sans MS" w:eastAsia="楷体" w:hAnsi="Comic Sans MS" w:hint="eastAsia"/>
          <w:sz w:val="18"/>
          <w:szCs w:val="24"/>
        </w:rPr>
        <w:t>变成一般过去时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)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Pr="001F0C64">
        <w:rPr>
          <w:rFonts w:ascii="Comic Sans MS" w:eastAsia="楷体" w:hAnsi="Comic Sans MS"/>
          <w:sz w:val="18"/>
          <w:szCs w:val="24"/>
        </w:rPr>
        <w:t>I _______ fat.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2. It was thin. ( </w:t>
      </w:r>
      <w:r w:rsidRPr="001F0C64">
        <w:rPr>
          <w:rFonts w:ascii="Comic Sans MS" w:eastAsia="楷体" w:hAnsi="Comic Sans MS" w:hint="eastAsia"/>
          <w:sz w:val="18"/>
          <w:szCs w:val="24"/>
        </w:rPr>
        <w:t>变成否定句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)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F0C64">
        <w:rPr>
          <w:rFonts w:ascii="Comic Sans MS" w:eastAsia="楷体" w:hAnsi="Comic Sans MS"/>
          <w:sz w:val="18"/>
          <w:szCs w:val="24"/>
        </w:rPr>
        <w:t>It _______ thin.</w:t>
      </w:r>
    </w:p>
    <w:p w:rsidR="002A7D7E" w:rsidRPr="001F0C64" w:rsidRDefault="001F0C64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3. They are </w:t>
      </w:r>
      <w:r w:rsidR="002A7D7E" w:rsidRPr="001F0C64">
        <w:rPr>
          <w:rFonts w:ascii="Comic Sans MS" w:eastAsia="楷体" w:hAnsi="Comic Sans MS"/>
          <w:sz w:val="18"/>
          <w:szCs w:val="24"/>
          <w:u w:val="single"/>
        </w:rPr>
        <w:t xml:space="preserve">my </w:t>
      </w:r>
      <w:proofErr w:type="gramStart"/>
      <w:r w:rsidR="002A7D7E" w:rsidRPr="001F0C64">
        <w:rPr>
          <w:rFonts w:ascii="Comic Sans MS" w:eastAsia="楷体" w:hAnsi="Comic Sans MS"/>
          <w:sz w:val="18"/>
          <w:szCs w:val="24"/>
          <w:u w:val="single"/>
        </w:rPr>
        <w:t>grandparents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.</w:t>
      </w:r>
      <w:proofErr w:type="gramEnd"/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( 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>就画线部分提问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)</w:t>
      </w:r>
      <w:r>
        <w:rPr>
          <w:rFonts w:ascii="Comic Sans MS" w:eastAsia="楷体" w:hAnsi="Comic Sans MS" w:hint="eastAsia"/>
          <w:sz w:val="18"/>
          <w:szCs w:val="24"/>
        </w:rPr>
        <w:t xml:space="preserve">      </w:t>
      </w:r>
      <w:r w:rsidR="002A7D7E" w:rsidRPr="001F0C64">
        <w:rPr>
          <w:rFonts w:ascii="Comic Sans MS" w:eastAsia="楷体" w:hAnsi="Comic Sans MS"/>
          <w:sz w:val="18"/>
          <w:szCs w:val="24"/>
        </w:rPr>
        <w:t>_______ are they?</w:t>
      </w:r>
    </w:p>
    <w:p w:rsidR="002A7D7E" w:rsidRPr="001F0C64" w:rsidRDefault="002A7D7E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4. They were young. ( </w:t>
      </w:r>
      <w:r w:rsidRPr="001F0C64">
        <w:rPr>
          <w:rFonts w:ascii="Comic Sans MS" w:eastAsia="楷体" w:hAnsi="Comic Sans MS" w:hint="eastAsia"/>
          <w:sz w:val="18"/>
          <w:szCs w:val="24"/>
        </w:rPr>
        <w:t>变成同义句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)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1F0C64">
        <w:rPr>
          <w:rFonts w:ascii="Comic Sans MS" w:eastAsia="楷体" w:hAnsi="Comic Sans MS"/>
          <w:sz w:val="18"/>
          <w:szCs w:val="24"/>
        </w:rPr>
        <w:t>They _______ _______.</w:t>
      </w:r>
    </w:p>
    <w:p w:rsidR="002A7D7E" w:rsidRPr="001F0C64" w:rsidRDefault="002A7D7E" w:rsidP="001F0C64">
      <w:pPr>
        <w:pBdr>
          <w:bottom w:val="single" w:sz="12" w:space="6" w:color="auto"/>
        </w:pBd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5. then, naughty, </w:t>
      </w:r>
      <w:proofErr w:type="spellStart"/>
      <w:r w:rsidRPr="001F0C64">
        <w:rPr>
          <w:rFonts w:ascii="Comic Sans MS" w:eastAsia="楷体" w:hAnsi="Comic Sans MS" w:hint="eastAsia"/>
          <w:sz w:val="18"/>
          <w:szCs w:val="24"/>
        </w:rPr>
        <w:t>wasn</w:t>
      </w:r>
      <w:proofErr w:type="spellEnd"/>
      <w:proofErr w:type="gramStart"/>
      <w:r w:rsidRPr="001F0C64">
        <w:rPr>
          <w:rFonts w:ascii="Comic Sans MS" w:eastAsia="楷体" w:hAnsi="Comic Sans MS" w:hint="eastAsia"/>
          <w:sz w:val="18"/>
          <w:szCs w:val="24"/>
        </w:rPr>
        <w:t>’</w:t>
      </w:r>
      <w:proofErr w:type="gramEnd"/>
      <w:r w:rsidR="001F0C64">
        <w:rPr>
          <w:rFonts w:ascii="Comic Sans MS" w:eastAsia="楷体" w:hAnsi="Comic Sans MS" w:hint="eastAsia"/>
          <w:sz w:val="18"/>
          <w:szCs w:val="24"/>
        </w:rPr>
        <w:t>t, he  (.)  (</w:t>
      </w:r>
      <w:r w:rsidRPr="001F0C64">
        <w:rPr>
          <w:rFonts w:ascii="Comic Sans MS" w:eastAsia="楷体" w:hAnsi="Comic Sans MS" w:hint="eastAsia"/>
          <w:sz w:val="18"/>
          <w:szCs w:val="24"/>
        </w:rPr>
        <w:t>连词成句</w:t>
      </w:r>
      <w:r w:rsidRPr="001F0C64">
        <w:rPr>
          <w:rFonts w:ascii="Comic Sans MS" w:eastAsia="楷体" w:hAnsi="Comic Sans MS" w:hint="eastAsia"/>
          <w:sz w:val="18"/>
          <w:szCs w:val="24"/>
        </w:rPr>
        <w:t>)</w:t>
      </w:r>
    </w:p>
    <w:p w:rsidR="002A7D7E" w:rsidRPr="001F0C64" w:rsidRDefault="00612984" w:rsidP="001F0C64">
      <w:pPr>
        <w:snapToGrid w:val="0"/>
        <w:spacing w:before="240"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三、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>根据所给情景，选择恰当的句子。</w:t>
      </w:r>
    </w:p>
    <w:p w:rsidR="002A7D7E" w:rsidRPr="001F0C64" w:rsidRDefault="002A7D7E" w:rsidP="001F0C64">
      <w:pPr>
        <w:snapToGrid w:val="0"/>
        <w:spacing w:before="240"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(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) 1. </w:t>
      </w:r>
      <w:r w:rsidRPr="001F0C64">
        <w:rPr>
          <w:rFonts w:ascii="Comic Sans MS" w:eastAsia="楷体" w:hAnsi="Comic Sans MS" w:hint="eastAsia"/>
          <w:sz w:val="18"/>
          <w:szCs w:val="24"/>
        </w:rPr>
        <w:t>你想知道那个小女孩是谁，你应该问：</w:t>
      </w:r>
    </w:p>
    <w:p w:rsidR="002A7D7E" w:rsidRPr="001F0C64" w:rsidRDefault="002A7D7E" w:rsidP="001F0C64">
      <w:pPr>
        <w:snapToGrid w:val="0"/>
        <w:spacing w:before="240" w:line="360" w:lineRule="auto"/>
        <w:ind w:firstLineChars="400" w:firstLine="720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 A. Who is that little boy?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Pr="001F0C64">
        <w:rPr>
          <w:rFonts w:ascii="Comic Sans MS" w:eastAsia="楷体" w:hAnsi="Comic Sans MS"/>
          <w:sz w:val="18"/>
          <w:szCs w:val="24"/>
        </w:rPr>
        <w:t>B. Who is that little girl?</w:t>
      </w:r>
    </w:p>
    <w:p w:rsidR="002A7D7E" w:rsidRPr="001F0C64" w:rsidRDefault="002A7D7E" w:rsidP="001F0C64">
      <w:pPr>
        <w:snapToGrid w:val="0"/>
        <w:spacing w:before="240"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( 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) 2. </w:t>
      </w:r>
      <w:r w:rsidRPr="001F0C64">
        <w:rPr>
          <w:rFonts w:ascii="Comic Sans MS" w:eastAsia="楷体" w:hAnsi="Comic Sans MS" w:hint="eastAsia"/>
          <w:sz w:val="18"/>
          <w:szCs w:val="24"/>
        </w:rPr>
        <w:t>你想说你那时三岁，你应该说：</w:t>
      </w:r>
    </w:p>
    <w:p w:rsidR="002A7D7E" w:rsidRPr="001F0C64" w:rsidRDefault="002A7D7E" w:rsidP="001F0C64">
      <w:pPr>
        <w:snapToGrid w:val="0"/>
        <w:spacing w:before="240" w:line="360" w:lineRule="auto"/>
        <w:ind w:firstLineChars="350" w:firstLine="630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 A. I was three then.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   </w:t>
      </w:r>
      <w:r w:rsidRPr="001F0C64">
        <w:rPr>
          <w:rFonts w:ascii="Comic Sans MS" w:eastAsia="楷体" w:hAnsi="Comic Sans MS"/>
          <w:sz w:val="18"/>
          <w:szCs w:val="24"/>
        </w:rPr>
        <w:t>B. I am three now.</w:t>
      </w:r>
    </w:p>
    <w:p w:rsidR="002A7D7E" w:rsidRPr="001F0C64" w:rsidRDefault="002A7D7E" w:rsidP="001F0C64">
      <w:pPr>
        <w:snapToGrid w:val="0"/>
        <w:spacing w:before="240"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( 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) 3. </w:t>
      </w:r>
      <w:r w:rsidRPr="001F0C64">
        <w:rPr>
          <w:rFonts w:ascii="Comic Sans MS" w:eastAsia="楷体" w:hAnsi="Comic Sans MS" w:hint="eastAsia"/>
          <w:sz w:val="18"/>
          <w:szCs w:val="24"/>
        </w:rPr>
        <w:t>你想表达你现在头发长，你应该说：</w:t>
      </w:r>
    </w:p>
    <w:p w:rsidR="002A7D7E" w:rsidRPr="001F0C64" w:rsidRDefault="002A7D7E" w:rsidP="001F0C64">
      <w:pPr>
        <w:snapToGrid w:val="0"/>
        <w:spacing w:before="240"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F0C64">
        <w:rPr>
          <w:rFonts w:ascii="Comic Sans MS" w:eastAsia="楷体" w:hAnsi="Comic Sans MS"/>
          <w:sz w:val="18"/>
          <w:szCs w:val="24"/>
        </w:rPr>
        <w:t xml:space="preserve">A. My hair is long now.  </w:t>
      </w:r>
      <w:r w:rsidR="001F0C64">
        <w:rPr>
          <w:rFonts w:ascii="Comic Sans MS" w:eastAsia="楷体" w:hAnsi="Comic Sans MS" w:hint="eastAsia"/>
          <w:sz w:val="18"/>
          <w:szCs w:val="24"/>
        </w:rPr>
        <w:t xml:space="preserve">        </w:t>
      </w:r>
      <w:r w:rsidRPr="001F0C64">
        <w:rPr>
          <w:rFonts w:ascii="Comic Sans MS" w:eastAsia="楷体" w:hAnsi="Comic Sans MS"/>
          <w:sz w:val="18"/>
          <w:szCs w:val="24"/>
        </w:rPr>
        <w:t>B. My hair was long.</w:t>
      </w:r>
    </w:p>
    <w:p w:rsidR="00E613C1" w:rsidRPr="001F0C64" w:rsidRDefault="00E613C1" w:rsidP="001F0C6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>四、</w:t>
      </w:r>
      <w:r w:rsidRPr="001F0C64">
        <w:rPr>
          <w:rFonts w:ascii="Comic Sans MS" w:eastAsia="楷体" w:hAnsi="Comic Sans MS" w:hint="eastAsia"/>
          <w:sz w:val="18"/>
          <w:szCs w:val="24"/>
        </w:rPr>
        <w:t>用</w:t>
      </w:r>
      <w:r w:rsidRPr="001F0C64">
        <w:rPr>
          <w:rFonts w:ascii="Comic Sans MS" w:eastAsia="楷体" w:hAnsi="Comic Sans MS" w:hint="eastAsia"/>
          <w:sz w:val="18"/>
          <w:szCs w:val="24"/>
        </w:rPr>
        <w:t>be</w:t>
      </w:r>
      <w:r w:rsidRPr="001F0C64">
        <w:rPr>
          <w:rFonts w:ascii="Comic Sans MS" w:eastAsia="楷体" w:hAnsi="Comic Sans MS" w:hint="eastAsia"/>
          <w:sz w:val="18"/>
          <w:szCs w:val="24"/>
        </w:rPr>
        <w:t>动词的正确形式填空。</w:t>
      </w:r>
    </w:p>
    <w:p w:rsidR="00E613C1" w:rsidRPr="001F0C64" w:rsidRDefault="00E613C1" w:rsidP="001F0C6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1. I ________ tall now. </w:t>
      </w:r>
    </w:p>
    <w:p w:rsidR="00E613C1" w:rsidRPr="001F0C64" w:rsidRDefault="00E613C1" w:rsidP="001F0C6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2. I ________ short then. </w:t>
      </w:r>
      <w:r w:rsidRPr="001F0C64">
        <w:rPr>
          <w:rFonts w:ascii="Comic Sans MS" w:eastAsia="楷体" w:hAnsi="Comic Sans MS"/>
          <w:sz w:val="18"/>
          <w:szCs w:val="24"/>
        </w:rPr>
        <w:tab/>
      </w:r>
    </w:p>
    <w:p w:rsidR="00E613C1" w:rsidRPr="001F0C64" w:rsidRDefault="00E613C1" w:rsidP="001F0C6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3. Jim ________ fat now. </w:t>
      </w:r>
    </w:p>
    <w:p w:rsidR="00E613C1" w:rsidRPr="001F0C64" w:rsidRDefault="00E613C1" w:rsidP="001F0C6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/>
          <w:sz w:val="18"/>
          <w:szCs w:val="24"/>
        </w:rPr>
        <w:t xml:space="preserve">4. He ________ thin then. </w:t>
      </w:r>
      <w:r w:rsidRPr="001F0C64">
        <w:rPr>
          <w:rFonts w:ascii="Comic Sans MS" w:eastAsia="楷体" w:hAnsi="Comic Sans MS"/>
          <w:sz w:val="18"/>
          <w:szCs w:val="24"/>
        </w:rPr>
        <w:tab/>
      </w:r>
    </w:p>
    <w:p w:rsidR="00E613C1" w:rsidRPr="001F0C64" w:rsidRDefault="00E613C1" w:rsidP="001F0C64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 xml:space="preserve">5. My </w:t>
      </w:r>
      <w:proofErr w:type="gramStart"/>
      <w:r w:rsidRPr="001F0C64">
        <w:rPr>
          <w:rFonts w:ascii="Comic Sans MS" w:eastAsia="楷体" w:hAnsi="Comic Sans MS" w:hint="eastAsia"/>
          <w:sz w:val="18"/>
          <w:szCs w:val="24"/>
        </w:rPr>
        <w:t>grandparents</w:t>
      </w:r>
      <w:proofErr w:type="gramEnd"/>
      <w:r w:rsidRPr="001F0C64">
        <w:rPr>
          <w:rFonts w:ascii="Comic Sans MS" w:eastAsia="楷体" w:hAnsi="Comic Sans MS" w:hint="eastAsia"/>
          <w:sz w:val="18"/>
          <w:szCs w:val="24"/>
        </w:rPr>
        <w:t xml:space="preserve"> ________ young then.</w:t>
      </w:r>
      <w:r w:rsidRPr="001F0C64">
        <w:rPr>
          <w:rFonts w:ascii="Comic Sans MS" w:eastAsia="楷体" w:hAnsi="Comic Sans MS" w:hint="eastAsia"/>
          <w:sz w:val="18"/>
          <w:szCs w:val="24"/>
        </w:rPr>
        <w:tab/>
      </w:r>
    </w:p>
    <w:p w:rsidR="002E5717" w:rsidRPr="001F0C64" w:rsidRDefault="002E5717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2A7D7E" w:rsidRPr="001F0C64" w:rsidRDefault="002E5717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一、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1. B 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2. B 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3. C 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4. A 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5. B</w:t>
      </w:r>
    </w:p>
    <w:p w:rsidR="002A7D7E" w:rsidRPr="001F0C64" w:rsidRDefault="002E5717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二、</w:t>
      </w:r>
      <w:r w:rsidR="002A7D7E" w:rsidRPr="001F0C64">
        <w:rPr>
          <w:rFonts w:ascii="Comic Sans MS" w:eastAsia="楷体" w:hAnsi="Comic Sans MS"/>
          <w:sz w:val="18"/>
          <w:szCs w:val="24"/>
        </w:rPr>
        <w:t xml:space="preserve">1. </w:t>
      </w:r>
      <w:proofErr w:type="gramStart"/>
      <w:r w:rsidR="001F0C64">
        <w:rPr>
          <w:rFonts w:ascii="Comic Sans MS" w:eastAsia="楷体" w:hAnsi="Comic Sans MS" w:hint="eastAsia"/>
          <w:sz w:val="18"/>
          <w:szCs w:val="24"/>
        </w:rPr>
        <w:t>was</w:t>
      </w:r>
      <w:proofErr w:type="gramEnd"/>
      <w:r w:rsidR="00352ABD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2A7D7E" w:rsidRPr="001F0C64">
        <w:rPr>
          <w:rFonts w:ascii="Comic Sans MS" w:eastAsia="楷体" w:hAnsi="Comic Sans MS"/>
          <w:sz w:val="18"/>
          <w:szCs w:val="24"/>
        </w:rPr>
        <w:t xml:space="preserve">2. </w:t>
      </w:r>
      <w:proofErr w:type="gramStart"/>
      <w:r w:rsidR="001F0C64">
        <w:rPr>
          <w:rFonts w:ascii="Comic Sans MS" w:eastAsia="楷体" w:hAnsi="Comic Sans MS" w:hint="eastAsia"/>
          <w:sz w:val="18"/>
          <w:szCs w:val="24"/>
        </w:rPr>
        <w:t>wasn</w:t>
      </w:r>
      <w:r w:rsidR="001F0C64">
        <w:rPr>
          <w:rFonts w:ascii="Comic Sans MS" w:eastAsia="楷体" w:hAnsi="Comic Sans MS"/>
          <w:sz w:val="18"/>
          <w:szCs w:val="24"/>
        </w:rPr>
        <w:t>’</w:t>
      </w:r>
      <w:r w:rsidR="001F0C64">
        <w:rPr>
          <w:rFonts w:ascii="Comic Sans MS" w:eastAsia="楷体" w:hAnsi="Comic Sans MS" w:hint="eastAsia"/>
          <w:sz w:val="18"/>
          <w:szCs w:val="24"/>
        </w:rPr>
        <w:t>t</w:t>
      </w:r>
      <w:proofErr w:type="gramEnd"/>
      <w:r w:rsidR="00352ABD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2A7D7E" w:rsidRPr="001F0C64">
        <w:rPr>
          <w:rFonts w:ascii="Comic Sans MS" w:eastAsia="楷体" w:hAnsi="Comic Sans MS"/>
          <w:sz w:val="18"/>
          <w:szCs w:val="24"/>
        </w:rPr>
        <w:t>3.</w:t>
      </w:r>
      <w:r w:rsidR="001F0C64">
        <w:rPr>
          <w:rFonts w:ascii="Comic Sans MS" w:eastAsia="楷体" w:hAnsi="Comic Sans MS" w:hint="eastAsia"/>
          <w:sz w:val="18"/>
          <w:szCs w:val="24"/>
        </w:rPr>
        <w:t>Who</w:t>
      </w:r>
      <w:r w:rsidR="00352ABD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2A7D7E" w:rsidRPr="001F0C64">
        <w:rPr>
          <w:rFonts w:ascii="Comic Sans MS" w:eastAsia="楷体" w:hAnsi="Comic Sans MS"/>
          <w:sz w:val="18"/>
          <w:szCs w:val="24"/>
        </w:rPr>
        <w:t xml:space="preserve">4. </w:t>
      </w:r>
      <w:proofErr w:type="gramStart"/>
      <w:r w:rsidR="001F0C64">
        <w:rPr>
          <w:rFonts w:ascii="Comic Sans MS" w:eastAsia="楷体" w:hAnsi="Comic Sans MS" w:hint="eastAsia"/>
          <w:sz w:val="18"/>
          <w:szCs w:val="24"/>
        </w:rPr>
        <w:t>weren</w:t>
      </w:r>
      <w:r w:rsidR="001F0C64">
        <w:rPr>
          <w:rFonts w:ascii="Comic Sans MS" w:eastAsia="楷体" w:hAnsi="Comic Sans MS"/>
          <w:sz w:val="18"/>
          <w:szCs w:val="24"/>
        </w:rPr>
        <w:t>’</w:t>
      </w:r>
      <w:r w:rsidR="001F0C64">
        <w:rPr>
          <w:rFonts w:ascii="Comic Sans MS" w:eastAsia="楷体" w:hAnsi="Comic Sans MS" w:hint="eastAsia"/>
          <w:sz w:val="18"/>
          <w:szCs w:val="24"/>
        </w:rPr>
        <w:t>t</w:t>
      </w:r>
      <w:proofErr w:type="gramEnd"/>
      <w:r w:rsidR="001F0C64">
        <w:rPr>
          <w:rFonts w:ascii="Comic Sans MS" w:eastAsia="楷体" w:hAnsi="Comic Sans MS" w:hint="eastAsia"/>
          <w:sz w:val="18"/>
          <w:szCs w:val="24"/>
        </w:rPr>
        <w:t xml:space="preserve"> old</w:t>
      </w:r>
      <w:r w:rsidR="00352ABD">
        <w:rPr>
          <w:rFonts w:ascii="Comic Sans MS" w:eastAsia="楷体" w:hAnsi="Comic Sans MS" w:hint="eastAsia"/>
          <w:sz w:val="18"/>
          <w:szCs w:val="24"/>
        </w:rPr>
        <w:t xml:space="preserve">     </w:t>
      </w:r>
      <w:r w:rsidR="002A7D7E" w:rsidRPr="001F0C64">
        <w:rPr>
          <w:rFonts w:ascii="Comic Sans MS" w:eastAsia="楷体" w:hAnsi="Comic Sans MS"/>
          <w:sz w:val="18"/>
          <w:szCs w:val="24"/>
        </w:rPr>
        <w:t xml:space="preserve">5. </w:t>
      </w:r>
      <w:r w:rsidR="00894201" w:rsidRPr="001F0C64">
        <w:rPr>
          <w:rFonts w:ascii="Comic Sans MS" w:eastAsia="楷体" w:hAnsi="Comic Sans MS" w:hint="eastAsia"/>
          <w:sz w:val="18"/>
          <w:szCs w:val="24"/>
        </w:rPr>
        <w:t>He wasn</w:t>
      </w:r>
      <w:r w:rsidR="00894201" w:rsidRPr="001F0C64">
        <w:rPr>
          <w:rFonts w:ascii="Comic Sans MS" w:eastAsia="楷体" w:hAnsi="Comic Sans MS"/>
          <w:sz w:val="18"/>
          <w:szCs w:val="24"/>
        </w:rPr>
        <w:t>’</w:t>
      </w:r>
      <w:r w:rsidR="00894201" w:rsidRPr="001F0C64">
        <w:rPr>
          <w:rFonts w:ascii="Comic Sans MS" w:eastAsia="楷体" w:hAnsi="Comic Sans MS" w:hint="eastAsia"/>
          <w:sz w:val="18"/>
          <w:szCs w:val="24"/>
        </w:rPr>
        <w:t>t naughty then.</w:t>
      </w:r>
    </w:p>
    <w:p w:rsidR="00612984" w:rsidRPr="001F0C64" w:rsidRDefault="00612984" w:rsidP="001F0C64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三、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>1. B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2A7D7E" w:rsidRPr="001F0C64">
        <w:rPr>
          <w:rFonts w:ascii="Comic Sans MS" w:eastAsia="楷体" w:hAnsi="Comic Sans MS" w:hint="eastAsia"/>
          <w:sz w:val="18"/>
          <w:szCs w:val="24"/>
        </w:rPr>
        <w:t xml:space="preserve"> 2. A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3. A 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　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E613C1" w:rsidRPr="001F0C64" w:rsidRDefault="00E613C1" w:rsidP="001F0C64">
      <w:pPr>
        <w:spacing w:line="360" w:lineRule="auto"/>
        <w:ind w:left="1489" w:hangingChars="827" w:hanging="1489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四、</w:t>
      </w:r>
      <w:r w:rsidRPr="001F0C64">
        <w:rPr>
          <w:rFonts w:ascii="Comic Sans MS" w:eastAsia="楷体" w:hAnsi="Comic Sans MS" w:hint="eastAsia"/>
          <w:sz w:val="18"/>
          <w:szCs w:val="24"/>
        </w:rPr>
        <w:t>1. am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　点拨：由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now </w:t>
      </w:r>
      <w:r w:rsidRPr="001F0C64">
        <w:rPr>
          <w:rFonts w:ascii="Comic Sans MS" w:eastAsia="楷体" w:hAnsi="Comic Sans MS" w:hint="eastAsia"/>
          <w:sz w:val="18"/>
          <w:szCs w:val="24"/>
        </w:rPr>
        <w:t>可知本句是一般现在时。又因主语是第一人称</w:t>
      </w:r>
      <w:r w:rsidRPr="001F0C64">
        <w:rPr>
          <w:rFonts w:ascii="Comic Sans MS" w:eastAsia="楷体" w:hAnsi="Comic Sans MS" w:hint="eastAsia"/>
          <w:sz w:val="18"/>
          <w:szCs w:val="24"/>
        </w:rPr>
        <w:t>I</w:t>
      </w:r>
      <w:r w:rsidRPr="001F0C64">
        <w:rPr>
          <w:rFonts w:ascii="Comic Sans MS" w:eastAsia="楷体" w:hAnsi="Comic Sans MS" w:hint="eastAsia"/>
          <w:sz w:val="18"/>
          <w:szCs w:val="24"/>
        </w:rPr>
        <w:t>，故</w:t>
      </w:r>
      <w:r w:rsidRPr="001F0C64">
        <w:rPr>
          <w:rFonts w:ascii="Comic Sans MS" w:eastAsia="楷体" w:hAnsi="Comic Sans MS" w:hint="eastAsia"/>
          <w:sz w:val="18"/>
          <w:szCs w:val="24"/>
        </w:rPr>
        <w:t>be</w:t>
      </w:r>
      <w:r w:rsidRPr="001F0C64">
        <w:rPr>
          <w:rFonts w:ascii="Comic Sans MS" w:eastAsia="楷体" w:hAnsi="Comic Sans MS" w:hint="eastAsia"/>
          <w:sz w:val="18"/>
          <w:szCs w:val="24"/>
        </w:rPr>
        <w:t>动词用</w:t>
      </w:r>
      <w:r w:rsidRPr="001F0C64">
        <w:rPr>
          <w:rFonts w:ascii="Comic Sans MS" w:eastAsia="楷体" w:hAnsi="Comic Sans MS" w:hint="eastAsia"/>
          <w:sz w:val="18"/>
          <w:szCs w:val="24"/>
        </w:rPr>
        <w:t>am</w:t>
      </w:r>
      <w:r w:rsidRPr="001F0C64">
        <w:rPr>
          <w:rFonts w:ascii="Comic Sans MS" w:eastAsia="楷体" w:hAnsi="Comic Sans MS" w:hint="eastAsia"/>
          <w:sz w:val="18"/>
          <w:szCs w:val="24"/>
        </w:rPr>
        <w:t>。</w:t>
      </w:r>
    </w:p>
    <w:p w:rsidR="00E613C1" w:rsidRPr="001F0C64" w:rsidRDefault="00E613C1" w:rsidP="001F0C64">
      <w:pPr>
        <w:spacing w:line="360" w:lineRule="auto"/>
        <w:ind w:leftChars="202" w:left="1594" w:hangingChars="650" w:hanging="1170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2. was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　点拨：由</w:t>
      </w:r>
      <w:r w:rsidRPr="001F0C64">
        <w:rPr>
          <w:rFonts w:ascii="Comic Sans MS" w:eastAsia="楷体" w:hAnsi="Comic Sans MS" w:hint="eastAsia"/>
          <w:sz w:val="18"/>
          <w:szCs w:val="24"/>
        </w:rPr>
        <w:t>then</w:t>
      </w:r>
      <w:r w:rsidRPr="001F0C64">
        <w:rPr>
          <w:rFonts w:ascii="Comic Sans MS" w:eastAsia="楷体" w:hAnsi="Comic Sans MS" w:hint="eastAsia"/>
          <w:sz w:val="18"/>
          <w:szCs w:val="24"/>
        </w:rPr>
        <w:t>可知本句是一般过去时。又由主语是第一人称</w:t>
      </w:r>
      <w:r w:rsidRPr="001F0C64">
        <w:rPr>
          <w:rFonts w:ascii="Comic Sans MS" w:eastAsia="楷体" w:hAnsi="Comic Sans MS" w:hint="eastAsia"/>
          <w:sz w:val="18"/>
          <w:szCs w:val="24"/>
        </w:rPr>
        <w:t>I</w:t>
      </w:r>
      <w:r w:rsidRPr="001F0C64">
        <w:rPr>
          <w:rFonts w:ascii="Comic Sans MS" w:eastAsia="楷体" w:hAnsi="Comic Sans MS" w:hint="eastAsia"/>
          <w:sz w:val="18"/>
          <w:szCs w:val="24"/>
        </w:rPr>
        <w:t>可知应用</w:t>
      </w:r>
      <w:r w:rsidRPr="001F0C64">
        <w:rPr>
          <w:rFonts w:ascii="Comic Sans MS" w:eastAsia="楷体" w:hAnsi="Comic Sans MS" w:hint="eastAsia"/>
          <w:sz w:val="18"/>
          <w:szCs w:val="24"/>
        </w:rPr>
        <w:t>was</w:t>
      </w:r>
      <w:r w:rsidRPr="001F0C64">
        <w:rPr>
          <w:rFonts w:ascii="Comic Sans MS" w:eastAsia="楷体" w:hAnsi="Comic Sans MS" w:hint="eastAsia"/>
          <w:sz w:val="18"/>
          <w:szCs w:val="24"/>
        </w:rPr>
        <w:t>。</w:t>
      </w:r>
    </w:p>
    <w:p w:rsidR="00E613C1" w:rsidRPr="001F0C64" w:rsidRDefault="00E613C1" w:rsidP="001F0C64">
      <w:pPr>
        <w:spacing w:line="360" w:lineRule="auto"/>
        <w:ind w:leftChars="202" w:left="1382" w:hangingChars="532" w:hanging="958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3. is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　点拨：由</w:t>
      </w:r>
      <w:r w:rsidRPr="001F0C64">
        <w:rPr>
          <w:rFonts w:ascii="Comic Sans MS" w:eastAsia="楷体" w:hAnsi="Comic Sans MS" w:hint="eastAsia"/>
          <w:sz w:val="18"/>
          <w:szCs w:val="24"/>
        </w:rPr>
        <w:t>now</w:t>
      </w:r>
      <w:r w:rsidRPr="001F0C64">
        <w:rPr>
          <w:rFonts w:ascii="Comic Sans MS" w:eastAsia="楷体" w:hAnsi="Comic Sans MS" w:hint="eastAsia"/>
          <w:sz w:val="18"/>
          <w:szCs w:val="24"/>
        </w:rPr>
        <w:t>可知本句是一般现在时。又因主语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Jim </w:t>
      </w:r>
      <w:r w:rsidRPr="001F0C64">
        <w:rPr>
          <w:rFonts w:ascii="Comic Sans MS" w:eastAsia="楷体" w:hAnsi="Comic Sans MS" w:hint="eastAsia"/>
          <w:sz w:val="18"/>
          <w:szCs w:val="24"/>
        </w:rPr>
        <w:t>是第三人称单数，故</w:t>
      </w:r>
      <w:r w:rsidRPr="001F0C64">
        <w:rPr>
          <w:rFonts w:ascii="Comic Sans MS" w:eastAsia="楷体" w:hAnsi="Comic Sans MS" w:hint="eastAsia"/>
          <w:sz w:val="18"/>
          <w:szCs w:val="24"/>
        </w:rPr>
        <w:t>be</w:t>
      </w:r>
      <w:r w:rsidRPr="001F0C64">
        <w:rPr>
          <w:rFonts w:ascii="Comic Sans MS" w:eastAsia="楷体" w:hAnsi="Comic Sans MS" w:hint="eastAsia"/>
          <w:sz w:val="18"/>
          <w:szCs w:val="24"/>
        </w:rPr>
        <w:t>动词用</w:t>
      </w:r>
      <w:r w:rsidRPr="001F0C64">
        <w:rPr>
          <w:rFonts w:ascii="Comic Sans MS" w:eastAsia="楷体" w:hAnsi="Comic Sans MS" w:hint="eastAsia"/>
          <w:sz w:val="18"/>
          <w:szCs w:val="24"/>
        </w:rPr>
        <w:t>is</w:t>
      </w:r>
      <w:r w:rsidRPr="001F0C64">
        <w:rPr>
          <w:rFonts w:ascii="Comic Sans MS" w:eastAsia="楷体" w:hAnsi="Comic Sans MS" w:hint="eastAsia"/>
          <w:sz w:val="18"/>
          <w:szCs w:val="24"/>
        </w:rPr>
        <w:t>。</w:t>
      </w:r>
    </w:p>
    <w:p w:rsidR="00E613C1" w:rsidRPr="001F0C64" w:rsidRDefault="00E613C1" w:rsidP="001F0C64">
      <w:pPr>
        <w:spacing w:line="360" w:lineRule="auto"/>
        <w:ind w:leftChars="202" w:left="1594" w:hangingChars="650" w:hanging="1170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4. was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　点拨：由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then </w:t>
      </w:r>
      <w:r w:rsidRPr="001F0C64">
        <w:rPr>
          <w:rFonts w:ascii="Comic Sans MS" w:eastAsia="楷体" w:hAnsi="Comic Sans MS" w:hint="eastAsia"/>
          <w:sz w:val="18"/>
          <w:szCs w:val="24"/>
        </w:rPr>
        <w:t>可知本句是一般过去时，又由主语</w:t>
      </w:r>
      <w:r w:rsidRPr="001F0C64">
        <w:rPr>
          <w:rFonts w:ascii="Comic Sans MS" w:eastAsia="楷体" w:hAnsi="Comic Sans MS" w:hint="eastAsia"/>
          <w:sz w:val="18"/>
          <w:szCs w:val="24"/>
        </w:rPr>
        <w:t>He</w:t>
      </w:r>
      <w:r w:rsidRPr="001F0C64">
        <w:rPr>
          <w:rFonts w:ascii="Comic Sans MS" w:eastAsia="楷体" w:hAnsi="Comic Sans MS" w:hint="eastAsia"/>
          <w:sz w:val="18"/>
          <w:szCs w:val="24"/>
        </w:rPr>
        <w:t>可知</w:t>
      </w:r>
      <w:r w:rsidRPr="001F0C64">
        <w:rPr>
          <w:rFonts w:ascii="Comic Sans MS" w:eastAsia="楷体" w:hAnsi="Comic Sans MS" w:hint="eastAsia"/>
          <w:sz w:val="18"/>
          <w:szCs w:val="24"/>
        </w:rPr>
        <w:t>be</w:t>
      </w:r>
      <w:r w:rsidRPr="001F0C64">
        <w:rPr>
          <w:rFonts w:ascii="Comic Sans MS" w:eastAsia="楷体" w:hAnsi="Comic Sans MS" w:hint="eastAsia"/>
          <w:sz w:val="18"/>
          <w:szCs w:val="24"/>
        </w:rPr>
        <w:t>动词用</w:t>
      </w:r>
      <w:r w:rsidRPr="001F0C64">
        <w:rPr>
          <w:rFonts w:ascii="Comic Sans MS" w:eastAsia="楷体" w:hAnsi="Comic Sans MS" w:hint="eastAsia"/>
          <w:sz w:val="18"/>
          <w:szCs w:val="24"/>
        </w:rPr>
        <w:t>was</w:t>
      </w:r>
      <w:r w:rsidRPr="001F0C64">
        <w:rPr>
          <w:rFonts w:ascii="Comic Sans MS" w:eastAsia="楷体" w:hAnsi="Comic Sans MS" w:hint="eastAsia"/>
          <w:sz w:val="18"/>
          <w:szCs w:val="24"/>
        </w:rPr>
        <w:t>。</w:t>
      </w:r>
    </w:p>
    <w:p w:rsidR="00BF78F9" w:rsidRPr="001F0C64" w:rsidRDefault="00E613C1" w:rsidP="00352ABD">
      <w:pPr>
        <w:spacing w:line="360" w:lineRule="auto"/>
        <w:ind w:leftChars="202" w:left="1700" w:hangingChars="709" w:hanging="1276"/>
        <w:rPr>
          <w:rFonts w:ascii="Comic Sans MS" w:eastAsia="楷体" w:hAnsi="Comic Sans MS"/>
          <w:sz w:val="18"/>
          <w:szCs w:val="24"/>
        </w:rPr>
      </w:pPr>
      <w:r w:rsidRPr="001F0C64">
        <w:rPr>
          <w:rFonts w:ascii="Comic Sans MS" w:eastAsia="楷体" w:hAnsi="Comic Sans MS" w:hint="eastAsia"/>
          <w:sz w:val="18"/>
          <w:szCs w:val="24"/>
        </w:rPr>
        <w:t>5. were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　点拨：由</w:t>
      </w:r>
      <w:r w:rsidRPr="001F0C64">
        <w:rPr>
          <w:rFonts w:ascii="Comic Sans MS" w:eastAsia="楷体" w:hAnsi="Comic Sans MS" w:hint="eastAsia"/>
          <w:sz w:val="18"/>
          <w:szCs w:val="24"/>
        </w:rPr>
        <w:t xml:space="preserve">then </w:t>
      </w:r>
      <w:r w:rsidRPr="001F0C64">
        <w:rPr>
          <w:rFonts w:ascii="Comic Sans MS" w:eastAsia="楷体" w:hAnsi="Comic Sans MS" w:hint="eastAsia"/>
          <w:sz w:val="18"/>
          <w:szCs w:val="24"/>
        </w:rPr>
        <w:t>判断本句为一般过去时</w:t>
      </w:r>
      <w:bookmarkStart w:id="0" w:name="_GoBack"/>
      <w:bookmarkEnd w:id="0"/>
      <w:r w:rsidRPr="001F0C64">
        <w:rPr>
          <w:rFonts w:ascii="Comic Sans MS" w:eastAsia="楷体" w:hAnsi="Comic Sans MS" w:hint="eastAsia"/>
          <w:sz w:val="18"/>
          <w:szCs w:val="24"/>
        </w:rPr>
        <w:t>。又因主语是复数形式，故用</w:t>
      </w:r>
      <w:r w:rsidRPr="001F0C64">
        <w:rPr>
          <w:rFonts w:ascii="Comic Sans MS" w:eastAsia="楷体" w:hAnsi="Comic Sans MS" w:hint="eastAsia"/>
          <w:sz w:val="18"/>
          <w:szCs w:val="24"/>
        </w:rPr>
        <w:t>were</w:t>
      </w:r>
      <w:r w:rsidRPr="001F0C64">
        <w:rPr>
          <w:rFonts w:ascii="Comic Sans MS" w:eastAsia="楷体" w:hAnsi="Comic Sans MS" w:hint="eastAsia"/>
          <w:sz w:val="18"/>
          <w:szCs w:val="24"/>
        </w:rPr>
        <w:t>。</w:t>
      </w:r>
    </w:p>
    <w:sectPr w:rsidR="00BF78F9" w:rsidRPr="001F0C64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53B" w:rsidRDefault="006D153B" w:rsidP="00270D11">
      <w:pPr>
        <w:spacing w:line="240" w:lineRule="auto"/>
      </w:pPr>
      <w:r>
        <w:separator/>
      </w:r>
    </w:p>
  </w:endnote>
  <w:endnote w:type="continuationSeparator" w:id="0">
    <w:p w:rsidR="006D153B" w:rsidRDefault="006D153B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53B" w:rsidRDefault="006D153B" w:rsidP="00270D11">
      <w:pPr>
        <w:spacing w:line="240" w:lineRule="auto"/>
      </w:pPr>
      <w:r>
        <w:separator/>
      </w:r>
    </w:p>
  </w:footnote>
  <w:footnote w:type="continuationSeparator" w:id="0">
    <w:p w:rsidR="006D153B" w:rsidRDefault="006D153B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1EC3"/>
    <w:rsid w:val="001B6EA1"/>
    <w:rsid w:val="001B73E0"/>
    <w:rsid w:val="001F0C64"/>
    <w:rsid w:val="0020352F"/>
    <w:rsid w:val="00233759"/>
    <w:rsid w:val="00255605"/>
    <w:rsid w:val="00270D11"/>
    <w:rsid w:val="00283D9D"/>
    <w:rsid w:val="002A7D7E"/>
    <w:rsid w:val="002E5717"/>
    <w:rsid w:val="00352ABD"/>
    <w:rsid w:val="00372B4E"/>
    <w:rsid w:val="003E425C"/>
    <w:rsid w:val="004140D2"/>
    <w:rsid w:val="00436D32"/>
    <w:rsid w:val="004A3556"/>
    <w:rsid w:val="004A7283"/>
    <w:rsid w:val="004E433A"/>
    <w:rsid w:val="00534DE4"/>
    <w:rsid w:val="00567D20"/>
    <w:rsid w:val="005A1E3E"/>
    <w:rsid w:val="005A51DF"/>
    <w:rsid w:val="005C2480"/>
    <w:rsid w:val="005E2741"/>
    <w:rsid w:val="005E6E7A"/>
    <w:rsid w:val="00612984"/>
    <w:rsid w:val="006356D0"/>
    <w:rsid w:val="006D153B"/>
    <w:rsid w:val="006D4D44"/>
    <w:rsid w:val="007A713B"/>
    <w:rsid w:val="0089069E"/>
    <w:rsid w:val="00894201"/>
    <w:rsid w:val="009A7FA9"/>
    <w:rsid w:val="00AA213C"/>
    <w:rsid w:val="00AE1A7B"/>
    <w:rsid w:val="00BA6105"/>
    <w:rsid w:val="00BD6175"/>
    <w:rsid w:val="00BF78F9"/>
    <w:rsid w:val="00D22423"/>
    <w:rsid w:val="00D50677"/>
    <w:rsid w:val="00DA4F40"/>
    <w:rsid w:val="00E06253"/>
    <w:rsid w:val="00E31E34"/>
    <w:rsid w:val="00E613C1"/>
    <w:rsid w:val="00E707ED"/>
    <w:rsid w:val="00EE2876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25</TotalTime>
  <Pages>2</Pages>
  <Words>546</Words>
  <Characters>1053</Characters>
  <Application>Microsoft Office Word</Application>
  <DocSecurity>0</DocSecurity>
  <Lines>8</Lines>
  <Paragraphs>3</Paragraphs>
  <ScaleCrop>false</ScaleCrop>
  <Company>HP</Company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7</cp:revision>
  <dcterms:created xsi:type="dcterms:W3CDTF">2019-11-18T10:29:00Z</dcterms:created>
  <dcterms:modified xsi:type="dcterms:W3CDTF">2019-12-04T12:42:00Z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